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BFCEF" w14:textId="11ED005C" w:rsidR="00BE1C04" w:rsidRDefault="00BE1C04" w:rsidP="00BE1C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REKE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</w:t>
      </w:r>
      <w:r>
        <w:rPr>
          <w:rFonts w:ascii="Times New Roman" w:hAnsi="Times New Roman" w:cs="Times New Roman"/>
          <w:sz w:val="24"/>
          <w:szCs w:val="24"/>
        </w:rPr>
        <w:t>19)</w:t>
      </w:r>
    </w:p>
    <w:p w14:paraId="6723292D" w14:textId="77777777" w:rsidR="00BE1C04" w:rsidRDefault="00BE1C04" w:rsidP="00BE1C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4AEF80B5" w14:textId="77777777" w:rsidR="00BE1C04" w:rsidRDefault="00BE1C04" w:rsidP="00BE1C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298608" w14:textId="77777777" w:rsidR="00BE1C04" w:rsidRDefault="00BE1C04" w:rsidP="00BE1C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07B86D" w14:textId="66D9A7E3" w:rsidR="00BE1C04" w:rsidRDefault="00BE1C04" w:rsidP="00BE1C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703AE711" w14:textId="7E10BB2A" w:rsidR="00BE1C04" w:rsidRDefault="00BE1C04" w:rsidP="00BE1C0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EBF5D3B" w14:textId="77777777" w:rsidR="00BE1C04" w:rsidRDefault="00BE1C04" w:rsidP="00BE1C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686332" w14:textId="77777777" w:rsidR="00BE1C04" w:rsidRDefault="00BE1C04" w:rsidP="00BE1C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352B92" w14:textId="41E05695" w:rsidR="00BA00AB" w:rsidRPr="00BE1C04" w:rsidRDefault="00BE1C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202</w:t>
      </w:r>
      <w:r>
        <w:rPr>
          <w:rFonts w:ascii="Times New Roman" w:hAnsi="Times New Roman" w:cs="Times New Roman"/>
          <w:sz w:val="24"/>
          <w:szCs w:val="24"/>
        </w:rPr>
        <w:t>1</w:t>
      </w:r>
    </w:p>
    <w:sectPr w:rsidR="00BA00AB" w:rsidRPr="00BE1C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F39B1" w14:textId="77777777" w:rsidR="00BE1C04" w:rsidRDefault="00BE1C04" w:rsidP="009139A6">
      <w:r>
        <w:separator/>
      </w:r>
    </w:p>
  </w:endnote>
  <w:endnote w:type="continuationSeparator" w:id="0">
    <w:p w14:paraId="59C78E1F" w14:textId="77777777" w:rsidR="00BE1C04" w:rsidRDefault="00BE1C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929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9D90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C80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52AC1" w14:textId="77777777" w:rsidR="00BE1C04" w:rsidRDefault="00BE1C04" w:rsidP="009139A6">
      <w:r>
        <w:separator/>
      </w:r>
    </w:p>
  </w:footnote>
  <w:footnote w:type="continuationSeparator" w:id="0">
    <w:p w14:paraId="7202869A" w14:textId="77777777" w:rsidR="00BE1C04" w:rsidRDefault="00BE1C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492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3C0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319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C0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E1C0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2060B"/>
  <w15:chartTrackingRefBased/>
  <w15:docId w15:val="{3B6EE09A-3E32-4DC9-B219-9EAF90B0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2021-09-11T18:30:00Z</dcterms:created>
  <dcterms:modified xsi:type="dcterms:W3CDTF">2021-09-11T18:32:00Z</dcterms:modified>
</cp:coreProperties>
</file>